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428355"/>
            <wp:effectExtent l="0" t="0" r="3175" b="10795"/>
            <wp:docPr id="1" name="图片 1" descr="G5_TH~F_W1I(L5$QSSU0I}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G5_TH~F_W1I(L5$QSSU0I}Y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428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附图3 噪声监测点位布置图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32C8E"/>
    <w:rsid w:val="189C0E3D"/>
    <w:rsid w:val="6D535020"/>
    <w:rsid w:val="7043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PC-20150630AANW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2018-08-15T03:41:00Z</dcterms:created>
  <dc:creator>COCO</dc:creator>
  <cp:lastModifiedBy>无忧，乐＠＠</cp:lastModifiedBy>
  <dcterms:modified xsi:type="dcterms:W3CDTF">2018-09-28T09:57:57Z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